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ascii="新宋体" w:hAnsi="新宋体" w:eastAsia="新宋体" w:cs="新宋体"/>
          <w:b/>
          <w:bCs/>
          <w:w w:val="90"/>
          <w:sz w:val="96"/>
          <w:szCs w:val="96"/>
        </w:rPr>
        <w:t>202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>
      <w:pPr>
        <w:jc w:val="center"/>
        <w:rPr>
          <w:sz w:val="96"/>
          <w:szCs w:val="96"/>
        </w:r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会同县连山乡</w:t>
      </w:r>
      <w:r>
        <w:rPr>
          <w:rFonts w:hint="eastAsia"/>
          <w:b/>
          <w:bCs/>
          <w:sz w:val="52"/>
          <w:szCs w:val="52"/>
        </w:rPr>
        <w:t>人民政府</w:t>
      </w:r>
    </w:p>
    <w:p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202</w:t>
      </w:r>
      <w:r>
        <w:rPr>
          <w:rFonts w:hint="eastAsia"/>
          <w:b/>
          <w:bCs/>
          <w:sz w:val="52"/>
          <w:szCs w:val="52"/>
          <w:lang w:val="en-US" w:eastAsia="zh-CN"/>
        </w:rPr>
        <w:t>4</w:t>
      </w: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年</w:t>
      </w:r>
      <w:r>
        <w:rPr>
          <w:rFonts w:hint="eastAsia"/>
          <w:b/>
          <w:bCs/>
          <w:sz w:val="52"/>
          <w:szCs w:val="52"/>
          <w:lang w:val="en-US" w:eastAsia="zh-CN"/>
        </w:rPr>
        <w:t>8</w:t>
      </w:r>
      <w:r>
        <w:rPr>
          <w:rFonts w:hint="eastAsia"/>
          <w:b/>
          <w:bCs/>
          <w:sz w:val="52"/>
          <w:szCs w:val="5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M2Q2MGUyYzFjM2E4NDIwMDMwNWU2MWJiN2FjNmEifQ=="/>
  </w:docVars>
  <w:rsids>
    <w:rsidRoot w:val="1D4253F2"/>
    <w:rsid w:val="002137C5"/>
    <w:rsid w:val="004703D3"/>
    <w:rsid w:val="00610BC6"/>
    <w:rsid w:val="006E2A26"/>
    <w:rsid w:val="00783EBE"/>
    <w:rsid w:val="00A640D7"/>
    <w:rsid w:val="00D82826"/>
    <w:rsid w:val="00E8390A"/>
    <w:rsid w:val="00EF5159"/>
    <w:rsid w:val="00F10B17"/>
    <w:rsid w:val="0D0E0773"/>
    <w:rsid w:val="16B171F2"/>
    <w:rsid w:val="1D4253F2"/>
    <w:rsid w:val="2613770D"/>
    <w:rsid w:val="3BE73907"/>
    <w:rsid w:val="3DC54354"/>
    <w:rsid w:val="4D616B45"/>
    <w:rsid w:val="5F9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24</Words>
  <Characters>30</Characters>
  <Lines>0</Lines>
  <Paragraphs>0</Paragraphs>
  <TotalTime>14</TotalTime>
  <ScaleCrop>false</ScaleCrop>
  <LinksUpToDate>false</LinksUpToDate>
  <CharactersWithSpaces>36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dcterms:modified xsi:type="dcterms:W3CDTF">2024-08-28T10:07:37Z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5F3A96C96BB74E8CADAAD3197F0FC9B1</vt:lpwstr>
  </property>
</Properties>
</file>